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E5506" w14:textId="77777777" w:rsidR="00F4587A" w:rsidRDefault="00F4587A" w:rsidP="00F4587A">
      <w:pPr>
        <w:pStyle w:val="NoSpacing"/>
      </w:pPr>
      <w:r w:rsidRPr="002E6D00">
        <w:rPr>
          <w:noProof/>
          <w:u w:val="single"/>
        </w:rPr>
        <w:t>Richard</w:t>
      </w:r>
      <w:r>
        <w:rPr>
          <w:u w:val="single"/>
        </w:rPr>
        <w:t xml:space="preserve"> </w:t>
      </w:r>
      <w:r w:rsidRPr="002E6D00">
        <w:rPr>
          <w:noProof/>
          <w:u w:val="single"/>
        </w:rPr>
        <w:t>GEGGE</w:t>
      </w:r>
      <w:r>
        <w:t xml:space="preserve">      (fl.1406-8)</w:t>
      </w:r>
    </w:p>
    <w:p w14:paraId="0D80B002" w14:textId="77777777" w:rsidR="00F4587A" w:rsidRDefault="00F4587A" w:rsidP="00F4587A">
      <w:pPr>
        <w:pStyle w:val="NoSpacing"/>
      </w:pPr>
    </w:p>
    <w:p w14:paraId="1CECF4B3" w14:textId="77777777" w:rsidR="00F4587A" w:rsidRDefault="00F4587A" w:rsidP="00F4587A">
      <w:pPr>
        <w:pStyle w:val="NoSpacing"/>
      </w:pPr>
    </w:p>
    <w:p w14:paraId="411AAA67" w14:textId="77777777" w:rsidR="00764EBF" w:rsidRDefault="00764EBF" w:rsidP="00764EBF">
      <w:pPr>
        <w:pStyle w:val="NoSpacing"/>
      </w:pPr>
      <w:r>
        <w:t>16 May1401</w:t>
      </w:r>
      <w:r>
        <w:tab/>
        <w:t xml:space="preserve">On a commission of the peace for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  (C.P.R.1399-1401 p.561)</w:t>
      </w:r>
    </w:p>
    <w:p w14:paraId="367BA409" w14:textId="77777777" w:rsidR="00764EBF" w:rsidRDefault="00764EBF" w:rsidP="00764EBF">
      <w:pPr>
        <w:pStyle w:val="NoSpacing"/>
      </w:pPr>
      <w:r>
        <w:t>26 May</w:t>
      </w:r>
      <w:r>
        <w:tab/>
        <w:t>On a commission of the peace for Norfolk.  (ibid.p.561)</w:t>
      </w:r>
    </w:p>
    <w:p w14:paraId="497444CD" w14:textId="543CAB12" w:rsidR="00F4587A" w:rsidRDefault="00F4587A" w:rsidP="00764EBF">
      <w:pPr>
        <w:pStyle w:val="NoSpacing"/>
      </w:pPr>
      <w:r>
        <w:t>20 Mar.1406</w:t>
      </w:r>
      <w:r>
        <w:tab/>
        <w:t>On a commission of the peace for Norfolk. (C.P.R. 1405-8 p.494)</w:t>
      </w:r>
    </w:p>
    <w:p w14:paraId="0C805B25" w14:textId="77777777" w:rsidR="00F4587A" w:rsidRDefault="00F4587A" w:rsidP="00764EBF">
      <w:pPr>
        <w:pStyle w:val="NoSpacing"/>
      </w:pPr>
      <w:r>
        <w:t>14 Oct.</w:t>
      </w:r>
      <w:r>
        <w:tab/>
      </w:r>
      <w:r>
        <w:tab/>
        <w:t>On a commission of the peace for Norfolk.  (ibid.)</w:t>
      </w:r>
    </w:p>
    <w:p w14:paraId="333558C8" w14:textId="77777777" w:rsidR="00F4587A" w:rsidRDefault="00F4587A" w:rsidP="00F4587A">
      <w:pPr>
        <w:pStyle w:val="NoSpacing"/>
      </w:pPr>
    </w:p>
    <w:p w14:paraId="209BCF4B" w14:textId="77777777" w:rsidR="00F4587A" w:rsidRDefault="00F4587A" w:rsidP="00F4587A">
      <w:pPr>
        <w:pStyle w:val="NoSpacing"/>
      </w:pPr>
    </w:p>
    <w:p w14:paraId="146C3389" w14:textId="77777777" w:rsidR="00F4587A" w:rsidRDefault="00F4587A" w:rsidP="00F4587A">
      <w:pPr>
        <w:pStyle w:val="NoSpacing"/>
      </w:pPr>
      <w:r>
        <w:t>24 June 2014</w:t>
      </w:r>
    </w:p>
    <w:p w14:paraId="084CCDE2" w14:textId="6C3198DE" w:rsidR="00764EBF" w:rsidRDefault="00764EBF" w:rsidP="00F4587A">
      <w:pPr>
        <w:pStyle w:val="NoSpacing"/>
      </w:pPr>
      <w:r>
        <w:t xml:space="preserve">  4 July 2023</w:t>
      </w:r>
    </w:p>
    <w:p w14:paraId="1601C698" w14:textId="77777777" w:rsidR="006B2F86" w:rsidRPr="00E71FC3" w:rsidRDefault="00764EB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035F9" w14:textId="77777777" w:rsidR="00F4587A" w:rsidRDefault="00F4587A" w:rsidP="00E71FC3">
      <w:pPr>
        <w:spacing w:after="0" w:line="240" w:lineRule="auto"/>
      </w:pPr>
      <w:r>
        <w:separator/>
      </w:r>
    </w:p>
  </w:endnote>
  <w:endnote w:type="continuationSeparator" w:id="0">
    <w:p w14:paraId="595A2501" w14:textId="77777777" w:rsidR="00F4587A" w:rsidRDefault="00F458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C062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C750E" w14:textId="77777777" w:rsidR="00F4587A" w:rsidRDefault="00F4587A" w:rsidP="00E71FC3">
      <w:pPr>
        <w:spacing w:after="0" w:line="240" w:lineRule="auto"/>
      </w:pPr>
      <w:r>
        <w:separator/>
      </w:r>
    </w:p>
  </w:footnote>
  <w:footnote w:type="continuationSeparator" w:id="0">
    <w:p w14:paraId="712E6A97" w14:textId="77777777" w:rsidR="00F4587A" w:rsidRDefault="00F458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87A"/>
    <w:rsid w:val="001A7C09"/>
    <w:rsid w:val="00733BE7"/>
    <w:rsid w:val="00764EBF"/>
    <w:rsid w:val="00AB52E8"/>
    <w:rsid w:val="00B16D3F"/>
    <w:rsid w:val="00E71FC3"/>
    <w:rsid w:val="00EF4813"/>
    <w:rsid w:val="00F4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469D0B5"/>
  <w15:chartTrackingRefBased/>
  <w15:docId w15:val="{EB16FCC1-6624-4911-A16F-400DC425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2016-06-17T20:33:00Z</dcterms:created>
  <dcterms:modified xsi:type="dcterms:W3CDTF">2023-07-04T06:42:00Z</dcterms:modified>
</cp:coreProperties>
</file>